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37DB1" w14:textId="0B16CEE7" w:rsidR="00757973" w:rsidRPr="00A079D3" w:rsidRDefault="00757973" w:rsidP="007579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 w:rsidR="00EF5934">
        <w:rPr>
          <w:rFonts w:ascii="Arial" w:hAnsi="Arial" w:cs="Arial"/>
          <w:b/>
          <w:sz w:val="28"/>
          <w:szCs w:val="28"/>
        </w:rPr>
        <w:t>63</w:t>
      </w:r>
      <w:bookmarkStart w:id="0" w:name="_GoBack"/>
      <w:bookmarkEnd w:id="0"/>
    </w:p>
    <w:p w14:paraId="6E19DDAB" w14:textId="77777777" w:rsidR="00757973" w:rsidRPr="00A079D3" w:rsidRDefault="00757973" w:rsidP="007579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tbl>
      <w:tblPr>
        <w:tblpPr w:leftFromText="180" w:rightFromText="180" w:vertAnchor="page" w:horzAnchor="margin" w:tblpY="230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C5F09" w14:paraId="5C8D010D" w14:textId="77777777" w:rsidTr="005C5F09">
        <w:trPr>
          <w:cantSplit/>
        </w:trPr>
        <w:tc>
          <w:tcPr>
            <w:tcW w:w="6487" w:type="dxa"/>
            <w:vAlign w:val="center"/>
          </w:tcPr>
          <w:p w14:paraId="1A67CDD2" w14:textId="77777777" w:rsidR="005C5F09" w:rsidRPr="00757973" w:rsidRDefault="005C5F09" w:rsidP="005C5F09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bookmarkStart w:id="1" w:name="dbreak"/>
            <w:bookmarkEnd w:id="1"/>
            <w:r w:rsidRPr="00757973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B4FB986" w14:textId="77777777" w:rsidR="005C5F09" w:rsidRDefault="005C5F09" w:rsidP="005C5F09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val="en-US" w:eastAsia="ko-KR"/>
              </w:rPr>
              <w:drawing>
                <wp:inline distT="0" distB="0" distL="0" distR="0" wp14:anchorId="6D09B866" wp14:editId="28F423CE">
                  <wp:extent cx="510540" cy="5105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551" cy="514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F09" w:rsidRPr="0051782D" w14:paraId="7E2DB7EC" w14:textId="77777777" w:rsidTr="005C5F0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6E327B" w14:textId="77777777" w:rsidR="005C5F09" w:rsidRPr="00163271" w:rsidRDefault="005C5F09" w:rsidP="005C5F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6935B99" w14:textId="77777777" w:rsidR="005C5F09" w:rsidRPr="0051782D" w:rsidRDefault="005C5F09" w:rsidP="005C5F0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5C5F09" w14:paraId="294A290E" w14:textId="77777777" w:rsidTr="005C5F0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F5D38B" w14:textId="77777777" w:rsidR="005C5F09" w:rsidRPr="0051782D" w:rsidRDefault="005C5F09" w:rsidP="005C5F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3C14A40" w14:textId="77777777" w:rsidR="005C5F09" w:rsidRPr="00710D66" w:rsidRDefault="005C5F09" w:rsidP="005C5F0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5C5F09" w:rsidRPr="00816868" w14:paraId="4D586F78" w14:textId="77777777" w:rsidTr="005C5F09">
        <w:trPr>
          <w:cantSplit/>
        </w:trPr>
        <w:tc>
          <w:tcPr>
            <w:tcW w:w="6487" w:type="dxa"/>
            <w:vMerge w:val="restart"/>
          </w:tcPr>
          <w:p w14:paraId="1D15D395" w14:textId="77777777" w:rsidR="005C5F09" w:rsidRPr="00E31096" w:rsidRDefault="005C5F09" w:rsidP="005C5F0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3" w:name="recibido"/>
            <w:bookmarkStart w:id="4" w:name="dnum" w:colFirst="1" w:colLast="1"/>
            <w:bookmarkEnd w:id="3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6962B845" w14:textId="77777777" w:rsidR="005C5F09" w:rsidRPr="00722001" w:rsidRDefault="005C5F09" w:rsidP="005C5F0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0B44114D" w14:textId="77777777" w:rsidR="005C5F09" w:rsidRPr="00722001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5C5F09" w14:paraId="69D3256E" w14:textId="77777777" w:rsidTr="005C5F09">
        <w:trPr>
          <w:cantSplit/>
        </w:trPr>
        <w:tc>
          <w:tcPr>
            <w:tcW w:w="6487" w:type="dxa"/>
            <w:vMerge/>
          </w:tcPr>
          <w:p w14:paraId="54B926C9" w14:textId="77777777" w:rsidR="005C5F09" w:rsidRPr="00722001" w:rsidRDefault="005C5F09" w:rsidP="005C5F09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14:paraId="5E11BED7" w14:textId="77777777" w:rsidR="005C5F09" w:rsidRPr="00D26CD9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27 </w:t>
            </w:r>
            <w:r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5C5F09" w14:paraId="382027D3" w14:textId="77777777" w:rsidTr="005C5F09">
        <w:trPr>
          <w:cantSplit/>
        </w:trPr>
        <w:tc>
          <w:tcPr>
            <w:tcW w:w="6487" w:type="dxa"/>
            <w:vMerge/>
          </w:tcPr>
          <w:p w14:paraId="644FD94E" w14:textId="77777777" w:rsidR="005C5F09" w:rsidRDefault="005C5F09" w:rsidP="005C5F0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14:paraId="66507833" w14:textId="77777777" w:rsidR="005C5F09" w:rsidRPr="00D26CD9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C5F09" w14:paraId="7BC1E333" w14:textId="77777777" w:rsidTr="005C5F09">
        <w:trPr>
          <w:cantSplit/>
        </w:trPr>
        <w:tc>
          <w:tcPr>
            <w:tcW w:w="9889" w:type="dxa"/>
            <w:gridSpan w:val="2"/>
          </w:tcPr>
          <w:p w14:paraId="44A4A7B0" w14:textId="77777777" w:rsidR="005C5F09" w:rsidRDefault="005C5F09" w:rsidP="005C5F09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ko-KR"/>
              </w:rPr>
              <w:t>Working Party 5D</w:t>
            </w:r>
          </w:p>
        </w:tc>
      </w:tr>
      <w:tr w:rsidR="005C5F09" w14:paraId="2EAA687E" w14:textId="77777777" w:rsidTr="005C5F09">
        <w:trPr>
          <w:cantSplit/>
        </w:trPr>
        <w:tc>
          <w:tcPr>
            <w:tcW w:w="9889" w:type="dxa"/>
            <w:gridSpan w:val="2"/>
          </w:tcPr>
          <w:p w14:paraId="58361AAE" w14:textId="77777777" w:rsidR="005C5F09" w:rsidRDefault="005C5F09" w:rsidP="005C5F09">
            <w:pPr>
              <w:pStyle w:val="Title1"/>
              <w:rPr>
                <w:lang w:eastAsia="zh-CN"/>
              </w:rPr>
            </w:pPr>
            <w:bookmarkStart w:id="8" w:name="_Hlk53466673"/>
            <w:bookmarkStart w:id="9" w:name="drec" w:colFirst="0" w:colLast="0"/>
            <w:bookmarkEnd w:id="7"/>
            <w:r>
              <w:rPr>
                <w:rFonts w:hint="eastAsia"/>
                <w:lang w:eastAsia="ko-KR"/>
              </w:rPr>
              <w:t>Liaison statement to external organizations</w:t>
            </w:r>
            <w:bookmarkEnd w:id="8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5C5F09" w14:paraId="3420E54E" w14:textId="77777777" w:rsidTr="005C5F09">
        <w:trPr>
          <w:cantSplit/>
        </w:trPr>
        <w:tc>
          <w:tcPr>
            <w:tcW w:w="9889" w:type="dxa"/>
            <w:gridSpan w:val="2"/>
          </w:tcPr>
          <w:p w14:paraId="5A777719" w14:textId="77777777" w:rsidR="005C5F09" w:rsidRDefault="005C5F09" w:rsidP="005C5F09">
            <w:pPr>
              <w:pStyle w:val="Annextitle"/>
              <w:rPr>
                <w:lang w:eastAsia="zh-CN"/>
              </w:rPr>
            </w:pPr>
            <w:bookmarkStart w:id="12" w:name="_Hlk53466686"/>
            <w:bookmarkStart w:id="13" w:name="dtitle1" w:colFirst="0" w:colLast="0"/>
            <w:bookmarkEnd w:id="9"/>
            <w:r>
              <w:rPr>
                <w:rFonts w:hint="eastAsia"/>
                <w:lang w:eastAsia="ko-KR"/>
              </w:rPr>
              <w:t xml:space="preserve">Development of a draft new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eport 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2"/>
          </w:p>
        </w:tc>
      </w:tr>
    </w:tbl>
    <w:bookmarkEnd w:id="13"/>
    <w:p w14:paraId="0D3BC3B0" w14:textId="1687EADF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lastRenderedPageBreak/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757973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45821" w14:textId="77777777" w:rsidR="00CF4282" w:rsidRDefault="00CF4282">
      <w:r>
        <w:separator/>
      </w:r>
    </w:p>
  </w:endnote>
  <w:endnote w:type="continuationSeparator" w:id="0">
    <w:p w14:paraId="3C7AB84B" w14:textId="77777777" w:rsidR="00CF4282" w:rsidRDefault="00CF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DA6C" w14:textId="5908C975" w:rsidR="004A51B6" w:rsidRDefault="004A51B6">
    <w:pPr>
      <w:pStyle w:val="Footer"/>
    </w:pP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FILENAME \p \* MERGEFORMAT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  <w:lang w:val="en-US"/>
      </w:rPr>
      <w:t>Document15</w:t>
    </w:r>
    <w:r w:rsidRPr="004A51B6">
      <w:rPr>
        <w:rFonts w:eastAsia="Times New Roman"/>
      </w:rPr>
      <w:fldChar w:fldCharType="end"/>
    </w:r>
    <w:r w:rsidRPr="004A51B6">
      <w:rPr>
        <w:rFonts w:eastAsia="Times New Roman"/>
      </w:rPr>
      <w:t xml:space="preserve"> ( )</w:t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savedate \@ dd.MM.yy </w:instrText>
    </w:r>
    <w:r w:rsidRPr="004A51B6">
      <w:rPr>
        <w:rFonts w:eastAsia="Times New Roman"/>
      </w:rPr>
      <w:fldChar w:fldCharType="separate"/>
    </w:r>
    <w:r w:rsidR="00EF5934">
      <w:rPr>
        <w:rFonts w:eastAsia="Times New Roman"/>
      </w:rPr>
      <w:t>29.10.20</w:t>
    </w:r>
    <w:r w:rsidRPr="004A51B6">
      <w:rPr>
        <w:rFonts w:eastAsia="Times New Roman"/>
      </w:rPr>
      <w:fldChar w:fldCharType="end"/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printdate \@ dd.MM.yy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</w:rPr>
      <w:t>21.02.08</w:t>
    </w:r>
    <w:r w:rsidRPr="004A51B6">
      <w:rPr>
        <w:rFonts w:eastAsia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543F" w14:textId="42A04A95" w:rsidR="004A51B6" w:rsidRPr="004A51B6" w:rsidRDefault="004A51B6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BC6E3" w14:textId="77777777" w:rsidR="00CF4282" w:rsidRDefault="00CF4282">
      <w:r>
        <w:t>____________________</w:t>
      </w:r>
    </w:p>
  </w:footnote>
  <w:footnote w:type="continuationSeparator" w:id="0">
    <w:p w14:paraId="34345470" w14:textId="77777777" w:rsidR="00CF4282" w:rsidRDefault="00CF4282">
      <w:r>
        <w:continuationSeparator/>
      </w:r>
    </w:p>
  </w:footnote>
  <w:footnote w:id="1">
    <w:p w14:paraId="390E6E54" w14:textId="77777777" w:rsidR="005C5F09" w:rsidRPr="00785364" w:rsidRDefault="005C5F09" w:rsidP="005C5F09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10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Pr="00785364">
        <w:rPr>
          <w:lang w:eastAsia="ja-JP"/>
        </w:rPr>
        <w:noBreakHyphen/>
        <w:t>CC, CCSA, CEPT ECC, C-Roads, ETSI ISG MEC, ETSI TC ERM, ETSI TC ITS, ETSI TC MSG, GSA, IEEE, IETF ITS, ISO TC 204, MFA, SAE C-V2X TC, TEC, TIA, TSDSI, TTA, Wi-Fi Alliance</w:t>
      </w:r>
      <w:bookmarkEnd w:id="10"/>
      <w:r w:rsidRPr="00785364">
        <w:rPr>
          <w:lang w:eastAsia="ja-JP"/>
        </w:rPr>
        <w:t xml:space="preserve">. </w:t>
      </w:r>
    </w:p>
    <w:p w14:paraId="79AB53D8" w14:textId="77777777" w:rsidR="005C5F09" w:rsidRDefault="005C5F09" w:rsidP="005C5F09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11" w:name="_Hlk54696230"/>
      <w:r w:rsidRPr="00785364">
        <w:rPr>
          <w:lang w:eastAsia="ja-JP"/>
        </w:rPr>
        <w:t>copied to ITU-T SG 17, CITS</w:t>
      </w:r>
      <w:bookmarkEnd w:id="11"/>
      <w:r w:rsidRPr="00785364">
        <w:rPr>
          <w:lang w:eastAsia="ja-JP"/>
        </w:rPr>
        <w:t>.</w:t>
      </w:r>
      <w:r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CEF"/>
    <w:rsid w:val="00402D77"/>
    <w:rsid w:val="004103FB"/>
    <w:rsid w:val="00410A26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3795"/>
    <w:rsid w:val="005670C8"/>
    <w:rsid w:val="00573344"/>
    <w:rsid w:val="00583F9B"/>
    <w:rsid w:val="005B0D29"/>
    <w:rsid w:val="005C5F09"/>
    <w:rsid w:val="005E071C"/>
    <w:rsid w:val="005E5C10"/>
    <w:rsid w:val="005F2C78"/>
    <w:rsid w:val="006144E4"/>
    <w:rsid w:val="00650299"/>
    <w:rsid w:val="00655FC5"/>
    <w:rsid w:val="006E7AF8"/>
    <w:rsid w:val="00722001"/>
    <w:rsid w:val="007258E4"/>
    <w:rsid w:val="00737E6C"/>
    <w:rsid w:val="00745AED"/>
    <w:rsid w:val="00757973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CF428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EF5934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76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JK</cp:lastModifiedBy>
  <cp:revision>12</cp:revision>
  <cp:lastPrinted>2008-02-21T14:04:00Z</cp:lastPrinted>
  <dcterms:created xsi:type="dcterms:W3CDTF">2020-10-16T11:59:00Z</dcterms:created>
  <dcterms:modified xsi:type="dcterms:W3CDTF">2020-12-09T02:07:00Z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</Properties>
</file>